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85" w:rsidRPr="00B4331D" w:rsidRDefault="00D74185" w:rsidP="00980C70">
      <w:pPr>
        <w:ind w:left="11340"/>
        <w:jc w:val="right"/>
      </w:pPr>
      <w:r w:rsidRPr="00B4331D">
        <w:t>П</w:t>
      </w:r>
      <w:bookmarkStart w:id="0" w:name="_GoBack"/>
      <w:bookmarkEnd w:id="0"/>
      <w:r w:rsidRPr="00B4331D">
        <w:t>риложение</w:t>
      </w:r>
      <w:r>
        <w:t xml:space="preserve"> </w:t>
      </w:r>
      <w:r w:rsidRPr="00B4331D">
        <w:t>к</w:t>
      </w:r>
      <w:r>
        <w:t xml:space="preserve"> </w:t>
      </w:r>
      <w:r w:rsidRPr="00B4331D">
        <w:t>решению</w:t>
      </w:r>
      <w:r>
        <w:t xml:space="preserve"> Бородинского</w:t>
      </w:r>
      <w:r w:rsidRPr="00B4331D">
        <w:t xml:space="preserve"> городского </w:t>
      </w:r>
    </w:p>
    <w:p w:rsidR="00D74185" w:rsidRDefault="00D74185" w:rsidP="00980C70">
      <w:pPr>
        <w:ind w:left="11340"/>
      </w:pPr>
      <w:r w:rsidRPr="00B4331D">
        <w:t xml:space="preserve">Совета депутатов от </w:t>
      </w:r>
      <w:r>
        <w:t xml:space="preserve"> 08.05.2014</w:t>
      </w:r>
      <w:r w:rsidRPr="00B4331D">
        <w:t xml:space="preserve"> № </w:t>
      </w:r>
      <w:r>
        <w:t xml:space="preserve"> 34-337р</w:t>
      </w:r>
    </w:p>
    <w:p w:rsidR="00D74185" w:rsidRDefault="00D74185" w:rsidP="00A969C8">
      <w:pPr>
        <w:tabs>
          <w:tab w:val="left" w:pos="10980"/>
        </w:tabs>
      </w:pPr>
      <w:r>
        <w:rPr>
          <w:noProof/>
        </w:rPr>
      </w:r>
      <w:r>
        <w:pict>
          <v:group id="_x0000_s1026" editas="canvas" style="width:774pt;height:441pt;mso-position-horizontal-relative:char;mso-position-vertical-relative:line" coordorigin="4375,3634" coordsize="8042,460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375;top:3634;width:8042;height:4602" o:preferrelative="f">
              <v:fill o:detectmouseclick="t"/>
              <v:path o:extrusionok="t" o:connecttype="none"/>
              <o:lock v:ext="edit" text="t"/>
            </v:shape>
            <v:rect id="_x0000_s1028" style="position:absolute;left:4843;top:4103;width:1495;height:568">
              <v:textbox style="mso-next-textbox:#_x0000_s1028">
                <w:txbxContent>
                  <w:p w:rsidR="00D74185" w:rsidRPr="00D4172C" w:rsidRDefault="00D74185" w:rsidP="00980C70">
                    <w:pPr>
                      <w:jc w:val="center"/>
                      <w:rPr>
                        <w:b/>
                        <w:bCs/>
                        <w:i/>
                        <w:iCs/>
                      </w:rPr>
                    </w:pPr>
                    <w:r w:rsidRPr="00D4172C">
                      <w:rPr>
                        <w:b/>
                        <w:bCs/>
                        <w:i/>
                        <w:iCs/>
                      </w:rPr>
                      <w:t>Первый заместитель Главы города по обеспечению жизнедеятельности городского округа</w:t>
                    </w:r>
                  </w:p>
                </w:txbxContent>
              </v:textbox>
            </v:rect>
            <v:rect id="_x0000_s1029" style="position:absolute;left:9238;top:4198;width:1867;height:379">
              <v:textbox style="mso-next-textbox:#_x0000_s1029">
                <w:txbxContent>
                  <w:p w:rsidR="00D74185" w:rsidRPr="00D4172C" w:rsidRDefault="00D74185" w:rsidP="00980C70">
                    <w:pPr>
                      <w:jc w:val="center"/>
                    </w:pPr>
                    <w:r w:rsidRPr="00D4172C">
                      <w:t xml:space="preserve">Отдел планирования и экономического развития    </w:t>
                    </w:r>
                    <w:r>
                      <w:t>4</w:t>
                    </w:r>
                    <w:r w:rsidRPr="00D4172C">
                      <w:t xml:space="preserve"> </w:t>
                    </w:r>
                  </w:p>
                </w:txbxContent>
              </v:textbox>
            </v:rect>
            <v:rect id="_x0000_s1030" style="position:absolute;left:4843;top:4855;width:1308;height:751">
              <v:textbox style="mso-next-textbox:#_x0000_s1030">
                <w:txbxContent>
                  <w:p w:rsidR="00D74185" w:rsidRPr="0006073C" w:rsidRDefault="00D74185" w:rsidP="00980C70">
                    <w:pPr>
                      <w:jc w:val="center"/>
                      <w:rPr>
                        <w:color w:val="003366"/>
                      </w:rPr>
                    </w:pPr>
                    <w:r w:rsidRPr="00D4172C">
                      <w:t>Главный специалист по решению вопросов в области архитектуры и градостроительства</w:t>
                    </w:r>
                    <w:r w:rsidRPr="0006073C">
                      <w:rPr>
                        <w:color w:val="003366"/>
                      </w:rPr>
                      <w:t xml:space="preserve">  </w:t>
                    </w:r>
                    <w:r>
                      <w:rPr>
                        <w:color w:val="003366"/>
                      </w:rPr>
                      <w:t>1</w:t>
                    </w:r>
                  </w:p>
                </w:txbxContent>
              </v:textbox>
            </v:rect>
            <v:rect id="_x0000_s1031" style="position:absolute;left:6806;top:4103;width:1777;height:470">
              <v:textbox style="mso-next-textbox:#_x0000_s1031">
                <w:txbxContent>
                  <w:p w:rsidR="00D74185" w:rsidRPr="00D4172C" w:rsidRDefault="00D74185" w:rsidP="00980C70">
                    <w:pPr>
                      <w:jc w:val="center"/>
                      <w:rPr>
                        <w:b/>
                        <w:bCs/>
                        <w:i/>
                        <w:iCs/>
                      </w:rPr>
                    </w:pPr>
                    <w:r w:rsidRPr="00D4172C">
                      <w:rPr>
                        <w:b/>
                        <w:bCs/>
                        <w:i/>
                        <w:iCs/>
                      </w:rPr>
                      <w:t>Заместитель Главы города по социальным вопросам</w:t>
                    </w:r>
                    <w:r>
                      <w:rPr>
                        <w:b/>
                        <w:bCs/>
                        <w:i/>
                        <w:iCs/>
                      </w:rPr>
                      <w:t xml:space="preserve"> и связям с общественностью</w:t>
                    </w:r>
                  </w:p>
                </w:txbxContent>
              </v:textbox>
            </v:rect>
            <v:rect id="_x0000_s1032" style="position:absolute;left:6806;top:4855;width:1216;height:282">
              <v:textbox style="mso-next-textbox:#_x0000_s1032">
                <w:txbxContent>
                  <w:p w:rsidR="00D74185" w:rsidRPr="00D4172C" w:rsidRDefault="00D74185" w:rsidP="00980C70">
                    <w:pPr>
                      <w:jc w:val="center"/>
                    </w:pPr>
                    <w:r>
                      <w:t>Отдел</w:t>
                    </w:r>
                    <w:r w:rsidRPr="00D4172C">
                      <w:t xml:space="preserve">  образования  </w:t>
                    </w:r>
                    <w:r>
                      <w:t>5</w:t>
                    </w:r>
                    <w:r w:rsidRPr="00D4172C">
                      <w:t xml:space="preserve"> </w:t>
                    </w:r>
                  </w:p>
                </w:txbxContent>
              </v:textbox>
            </v:rect>
            <v:rect id="_x0000_s1033" style="position:absolute;left:6806;top:6827;width:1216;height:471">
              <v:textbox style="mso-next-textbox:#_x0000_s1033">
                <w:txbxContent>
                  <w:p w:rsidR="00D74185" w:rsidRPr="00D4172C" w:rsidRDefault="00D74185" w:rsidP="00980C70">
                    <w:pPr>
                      <w:jc w:val="center"/>
                    </w:pPr>
                    <w:r w:rsidRPr="00D4172C">
                      <w:t xml:space="preserve">Главный специалист  по вопросам архивного дела    </w:t>
                    </w:r>
                    <w:r>
                      <w:t>1</w:t>
                    </w:r>
                  </w:p>
                  <w:p w:rsidR="00D74185" w:rsidRDefault="00D74185" w:rsidP="00980C70">
                    <w:pPr>
                      <w:jc w:val="center"/>
                      <w:rPr>
                        <w:color w:val="003366"/>
                      </w:rPr>
                    </w:pPr>
                  </w:p>
                  <w:p w:rsidR="00D74185" w:rsidRDefault="00D74185" w:rsidP="00980C70">
                    <w:pPr>
                      <w:jc w:val="center"/>
                      <w:rPr>
                        <w:color w:val="003366"/>
                      </w:rPr>
                    </w:pPr>
                  </w:p>
                  <w:p w:rsidR="00D74185" w:rsidRDefault="00D74185" w:rsidP="00980C70">
                    <w:pPr>
                      <w:jc w:val="center"/>
                      <w:rPr>
                        <w:color w:val="003366"/>
                      </w:rPr>
                    </w:pPr>
                  </w:p>
                  <w:p w:rsidR="00D74185" w:rsidRDefault="00D74185" w:rsidP="00980C70">
                    <w:pPr>
                      <w:jc w:val="center"/>
                      <w:rPr>
                        <w:color w:val="003366"/>
                      </w:rPr>
                    </w:pPr>
                  </w:p>
                  <w:p w:rsidR="00D74185" w:rsidRDefault="00D74185" w:rsidP="00980C70">
                    <w:pPr>
                      <w:jc w:val="center"/>
                      <w:rPr>
                        <w:color w:val="003366"/>
                      </w:rPr>
                    </w:pPr>
                  </w:p>
                  <w:p w:rsidR="00D74185" w:rsidRDefault="00D74185" w:rsidP="00980C70">
                    <w:pPr>
                      <w:jc w:val="center"/>
                      <w:rPr>
                        <w:color w:val="003366"/>
                      </w:rPr>
                    </w:pPr>
                  </w:p>
                  <w:p w:rsidR="00D74185" w:rsidRPr="0006073C" w:rsidRDefault="00D74185" w:rsidP="00980C70">
                    <w:pPr>
                      <w:jc w:val="center"/>
                      <w:rPr>
                        <w:color w:val="003366"/>
                      </w:rPr>
                    </w:pPr>
                    <w:r>
                      <w:rPr>
                        <w:color w:val="003366"/>
                      </w:rPr>
                      <w:t>дела</w:t>
                    </w:r>
                    <w:r w:rsidRPr="0006073C">
                      <w:rPr>
                        <w:color w:val="003366"/>
                      </w:rPr>
                      <w:t xml:space="preserve">     1</w:t>
                    </w:r>
                  </w:p>
                  <w:p w:rsidR="00D74185" w:rsidRPr="001E26E5" w:rsidRDefault="00D74185" w:rsidP="00980C70"/>
                </w:txbxContent>
              </v:textbox>
            </v:rect>
            <v:rect id="_x0000_s1034" style="position:absolute;left:9238;top:5512;width:1868;height:377">
              <v:textbox style="mso-next-textbox:#_x0000_s1034">
                <w:txbxContent>
                  <w:p w:rsidR="00D74185" w:rsidRPr="00D4172C" w:rsidRDefault="00D74185" w:rsidP="00980C70">
                    <w:pPr>
                      <w:jc w:val="center"/>
                    </w:pPr>
                    <w:r w:rsidRPr="00D4172C">
                      <w:t xml:space="preserve">Главный специалист ГО и ЧС и пожарной безопасности    </w:t>
                    </w:r>
                    <w:r>
                      <w:t>1</w:t>
                    </w:r>
                  </w:p>
                </w:txbxContent>
              </v:textbox>
            </v:rect>
            <v:rect id="_x0000_s1035" style="position:absolute;left:9238;top:4667;width:1868;height:282">
              <v:textbox style="mso-next-textbox:#_x0000_s1035">
                <w:txbxContent>
                  <w:p w:rsidR="00D74185" w:rsidRPr="00D4172C" w:rsidRDefault="00D74185" w:rsidP="00980C70">
                    <w:pPr>
                      <w:jc w:val="center"/>
                    </w:pPr>
                    <w:r w:rsidRPr="00D4172C">
                      <w:t xml:space="preserve">Финансовое управление  </w:t>
                    </w:r>
                    <w:r>
                      <w:t>9</w:t>
                    </w:r>
                    <w:r w:rsidRPr="00D4172C">
                      <w:t xml:space="preserve"> </w:t>
                    </w:r>
                  </w:p>
                </w:txbxContent>
              </v:textbox>
            </v:rect>
            <v:rect id="_x0000_s1036" style="position:absolute;left:9238;top:5043;width:1868;height:374">
              <v:textbox style="mso-next-textbox:#_x0000_s1036">
                <w:txbxContent>
                  <w:p w:rsidR="00D74185" w:rsidRPr="00D4172C" w:rsidRDefault="00D74185" w:rsidP="00980C70">
                    <w:pPr>
                      <w:jc w:val="center"/>
                    </w:pPr>
                    <w:r>
                      <w:t>Отдел</w:t>
                    </w:r>
                    <w:r w:rsidRPr="00D4172C">
                      <w:t xml:space="preserve"> по управлению муниципальным имуществом </w:t>
                    </w:r>
                    <w:r>
                      <w:t xml:space="preserve">  7</w:t>
                    </w:r>
                    <w:r w:rsidRPr="00D4172C">
                      <w:t xml:space="preserve">      </w:t>
                    </w:r>
                  </w:p>
                </w:txbxContent>
              </v:textbox>
            </v:rect>
            <v:line id="_x0000_s1037" style="position:absolute" from="8583,3822" to="8584,3916"/>
            <v:line id="_x0000_s1038" style="position:absolute" from="5871,3916" to="11388,3917"/>
            <v:line id="_x0000_s1039" style="position:absolute" from="5871,3916" to="5872,4103"/>
            <v:line id="_x0000_s1040" style="position:absolute" from="7461,3916" to="7462,4104"/>
            <v:line id="_x0000_s1041" style="position:absolute" from="11108,5700" to="11389,5701"/>
            <v:rect id="_x0000_s1042" style="position:absolute;left:6806;top:5325;width:1314;height:563">
              <v:textbox style="mso-next-textbox:#_x0000_s1042">
                <w:txbxContent>
                  <w:p w:rsidR="00D74185" w:rsidRPr="00D4172C" w:rsidRDefault="00D74185" w:rsidP="00980C70">
                    <w:pPr>
                      <w:jc w:val="center"/>
                    </w:pPr>
                    <w:r>
                      <w:t xml:space="preserve">Отдел </w:t>
                    </w:r>
                    <w:r w:rsidRPr="00D4172C">
                      <w:t>культуры</w:t>
                    </w:r>
                    <w:r>
                      <w:t>, спорта, молодежной политики и информационного обеспечения</w:t>
                    </w:r>
                    <w:r w:rsidRPr="00D4172C">
                      <w:t xml:space="preserve">  </w:t>
                    </w:r>
                    <w:r>
                      <w:t xml:space="preserve">       4</w:t>
                    </w:r>
                  </w:p>
                </w:txbxContent>
              </v:textbox>
            </v:rect>
            <v:line id="_x0000_s1043" style="position:absolute" from="11108,6170" to="11389,6172"/>
            <v:line id="_x0000_s1044" style="position:absolute;flip:y" from="11108,5231" to="11389,5232"/>
            <v:line id="_x0000_s1045" style="position:absolute" from="11108,4761" to="11389,4762"/>
            <v:line id="_x0000_s1046" style="position:absolute" from="11108,4385" to="11389,4386"/>
            <v:line id="_x0000_s1047" style="position:absolute;flip:x" from="4563,4479" to="4564,5232"/>
            <v:line id="_x0000_s1048" style="position:absolute" from="4562,4479" to="4843,4480"/>
            <v:line id="_x0000_s1049" style="position:absolute" from="4562,5231" to="4843,5232"/>
            <v:line id="_x0000_s1050" style="position:absolute" from="6526,4385" to="6527,7766"/>
            <v:line id="_x0000_s1051" style="position:absolute" from="6526,4385" to="6806,4386"/>
            <v:line id="_x0000_s1052" style="position:absolute" from="6526,5043" to="6806,5044"/>
            <v:line id="_x0000_s1053" style="position:absolute;flip:x" from="6526,5606" to="6806,5607"/>
            <v:rect id="_x0000_s1054" style="position:absolute;left:9238;top:5982;width:1868;height:459">
              <v:textbox style="mso-next-textbox:#_x0000_s1054">
                <w:txbxContent>
                  <w:p w:rsidR="00D74185" w:rsidRPr="00D4172C" w:rsidRDefault="00D74185" w:rsidP="00980C70">
                    <w:pPr>
                      <w:jc w:val="center"/>
                    </w:pPr>
                    <w:r w:rsidRPr="003E2141">
                      <w:t xml:space="preserve">Ведущий специалист по </w:t>
                    </w:r>
                    <w:r>
                      <w:t xml:space="preserve">вопросам </w:t>
                    </w:r>
                    <w:r w:rsidRPr="003E2141">
                      <w:t xml:space="preserve">мобилизационной </w:t>
                    </w:r>
                    <w:r>
                      <w:t>подготовки</w:t>
                    </w:r>
                    <w:r w:rsidRPr="003E2141">
                      <w:t xml:space="preserve">  </w:t>
                    </w:r>
                    <w:r>
                      <w:t>и</w:t>
                    </w:r>
                    <w:r w:rsidRPr="003E2141">
                      <w:t xml:space="preserve"> </w:t>
                    </w:r>
                    <w:r>
                      <w:t>секретному делопроизводству</w:t>
                    </w:r>
                    <w:r w:rsidRPr="003E2141">
                      <w:t xml:space="preserve"> 1</w:t>
                    </w:r>
                    <w:r w:rsidRPr="00D4172C">
                      <w:t xml:space="preserve">       </w:t>
                    </w:r>
                  </w:p>
                </w:txbxContent>
              </v:textbox>
            </v:rect>
            <v:rect id="_x0000_s1055" style="position:absolute;left:9238;top:6827;width:1869;height:376">
              <v:textbox style="mso-next-textbox:#_x0000_s1055">
                <w:txbxContent>
                  <w:p w:rsidR="00D74185" w:rsidRPr="00924A89" w:rsidRDefault="00D74185" w:rsidP="00980C70">
                    <w:pPr>
                      <w:jc w:val="center"/>
                    </w:pPr>
                    <w:r>
                      <w:t>Главный специалист по основной деятельности</w:t>
                    </w:r>
                    <w:r w:rsidRPr="00CC0EB4">
                      <w:t xml:space="preserve">    1</w:t>
                    </w:r>
                  </w:p>
                  <w:p w:rsidR="00D74185" w:rsidRPr="00D4172C" w:rsidRDefault="00D74185" w:rsidP="00980C70">
                    <w:pPr>
                      <w:jc w:val="center"/>
                    </w:pPr>
                  </w:p>
                  <w:p w:rsidR="00D74185" w:rsidRPr="00996F03" w:rsidRDefault="00D74185" w:rsidP="00980C70"/>
                </w:txbxContent>
              </v:textbox>
            </v:rect>
            <v:rect id="_x0000_s1056" style="position:absolute;left:9238;top:6545;width:1869;height:187">
              <v:textbox style="mso-next-textbox:#_x0000_s1056">
                <w:txbxContent>
                  <w:p w:rsidR="00D74185" w:rsidRPr="00D4172C" w:rsidRDefault="00D74185" w:rsidP="00980C70">
                    <w:pPr>
                      <w:jc w:val="center"/>
                    </w:pPr>
                    <w:r w:rsidRPr="00D4172C">
                      <w:t xml:space="preserve">Главный специалист-юрист    </w:t>
                    </w:r>
                    <w:r>
                      <w:t>1</w:t>
                    </w:r>
                    <w:r w:rsidRPr="00D4172C">
                      <w:t xml:space="preserve">      </w:t>
                    </w:r>
                  </w:p>
                </w:txbxContent>
              </v:textbox>
            </v:rect>
            <v:line id="_x0000_s1057" style="position:absolute" from="4469,4479" to="4469,4479"/>
            <v:line id="_x0000_s1058" style="position:absolute" from="6526,6358" to="6806,635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left:6806;top:6076;width:1216;height:563">
              <v:textbox style="mso-next-textbox:#_x0000_s1059">
                <w:txbxContent>
                  <w:p w:rsidR="00D74185" w:rsidRPr="00D4172C" w:rsidRDefault="00D74185" w:rsidP="00980C70">
                    <w:pPr>
                      <w:jc w:val="center"/>
                    </w:pPr>
                    <w:r w:rsidRPr="00D4172C">
                      <w:t xml:space="preserve">Управление социальной защиты населения       </w:t>
                    </w:r>
                  </w:p>
                </w:txbxContent>
              </v:textbox>
            </v:shape>
            <v:line id="_x0000_s1060" style="position:absolute" from="11388,3916" to="11389,8142"/>
            <v:line id="_x0000_s1061" style="position:absolute" from="11108,6639" to="11389,6641"/>
            <v:line id="_x0000_s1062" style="position:absolute;flip:y" from="11108,7015" to="11389,7016"/>
            <v:rect id="_x0000_s1063" style="position:absolute;left:6806;top:7485;width:1216;height:563">
              <v:textbox style="mso-next-textbox:#_x0000_s1063">
                <w:txbxContent>
                  <w:p w:rsidR="00D74185" w:rsidRDefault="00D74185" w:rsidP="00980C70">
                    <w:pPr>
                      <w:jc w:val="center"/>
                    </w:pPr>
                    <w:r>
                      <w:t>Ведущий специалист комиссии по делам несовершеннолетних и защите их прав  1</w:t>
                    </w:r>
                  </w:p>
                </w:txbxContent>
              </v:textbox>
            </v:rect>
            <v:line id="_x0000_s1064" style="position:absolute" from="6526,7015" to="6806,7016"/>
            <v:rect id="_x0000_s1065" style="position:absolute;left:7835;top:3634;width:1590;height:188">
              <v:textbox style="mso-next-textbox:#_x0000_s1065">
                <w:txbxContent>
                  <w:p w:rsidR="00D74185" w:rsidRPr="00E11717" w:rsidRDefault="00D74185" w:rsidP="00980C70">
                    <w:pPr>
                      <w:jc w:val="center"/>
                      <w:rPr>
                        <w:b/>
                        <w:bCs/>
                        <w:i/>
                        <w:iCs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>Глава города Бородино</w:t>
                    </w:r>
                  </w:p>
                </w:txbxContent>
              </v:textbox>
            </v:rect>
            <v:rect id="_x0000_s1066" style="position:absolute;left:9238;top:8048;width:1869;height:188">
              <v:textbox style="mso-next-textbox:#_x0000_s1066">
                <w:txbxContent>
                  <w:p w:rsidR="00D74185" w:rsidRDefault="00D74185" w:rsidP="00980C70">
                    <w:pPr>
                      <w:jc w:val="center"/>
                    </w:pPr>
                    <w:r>
                      <w:t>Бухгалтерия    2</w:t>
                    </w:r>
                  </w:p>
                </w:txbxContent>
              </v:textbox>
            </v:rect>
            <v:line id="_x0000_s1067" style="position:absolute" from="11108,8142" to="11389,8143"/>
            <v:rect id="_x0000_s1068" style="position:absolute;left:9238;top:7297;width:1869;height:376">
              <v:textbox style="mso-next-textbox:#_x0000_s1068">
                <w:txbxContent>
                  <w:p w:rsidR="00D74185" w:rsidRDefault="00D74185" w:rsidP="00980C70">
                    <w:pPr>
                      <w:jc w:val="center"/>
                    </w:pPr>
                    <w:r>
                      <w:t>Главный специалист по кадрам и охране труда        1</w:t>
                    </w:r>
                  </w:p>
                </w:txbxContent>
              </v:textbox>
            </v:rect>
            <v:rect id="_x0000_s1069" style="position:absolute;left:9238;top:7766;width:1869;height:188">
              <v:textbox style="mso-next-textbox:#_x0000_s1069">
                <w:txbxContent>
                  <w:p w:rsidR="00D74185" w:rsidRDefault="00D74185" w:rsidP="00980C70">
                    <w:pPr>
                      <w:jc w:val="center"/>
                    </w:pPr>
                    <w:r>
                      <w:t>Секретарь главы города      1</w:t>
                    </w:r>
                  </w:p>
                </w:txbxContent>
              </v:textbox>
            </v:rect>
            <v:line id="_x0000_s1070" style="position:absolute" from="11108,7485" to="11389,7486"/>
            <v:line id="_x0000_s1071" style="position:absolute" from="11108,7860" to="11389,7861"/>
            <v:line id="_x0000_s1072" style="position:absolute" from="6526,7766" to="6806,7767"/>
            <w10:anchorlock/>
          </v:group>
        </w:pict>
      </w:r>
    </w:p>
    <w:sectPr w:rsidR="00D74185" w:rsidSect="00980C70">
      <w:pgSz w:w="16838" w:h="11906" w:orient="landscape"/>
      <w:pgMar w:top="1418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185" w:rsidRDefault="00D74185">
      <w:r>
        <w:separator/>
      </w:r>
    </w:p>
  </w:endnote>
  <w:endnote w:type="continuationSeparator" w:id="1">
    <w:p w:rsidR="00D74185" w:rsidRDefault="00D74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185" w:rsidRDefault="00D74185">
      <w:r>
        <w:separator/>
      </w:r>
    </w:p>
  </w:footnote>
  <w:footnote w:type="continuationSeparator" w:id="1">
    <w:p w:rsidR="00D74185" w:rsidRDefault="00D741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gutterAtTop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B94"/>
    <w:rsid w:val="0006073C"/>
    <w:rsid w:val="000C4C75"/>
    <w:rsid w:val="00121B94"/>
    <w:rsid w:val="0019611F"/>
    <w:rsid w:val="001A3E18"/>
    <w:rsid w:val="001E26E5"/>
    <w:rsid w:val="00303DCB"/>
    <w:rsid w:val="003637B5"/>
    <w:rsid w:val="003E2141"/>
    <w:rsid w:val="00543AD3"/>
    <w:rsid w:val="00585649"/>
    <w:rsid w:val="005D57BE"/>
    <w:rsid w:val="006276FB"/>
    <w:rsid w:val="007A178A"/>
    <w:rsid w:val="007B23CE"/>
    <w:rsid w:val="007F230D"/>
    <w:rsid w:val="008A0A6B"/>
    <w:rsid w:val="00924A89"/>
    <w:rsid w:val="00980C70"/>
    <w:rsid w:val="00996F03"/>
    <w:rsid w:val="00A969C8"/>
    <w:rsid w:val="00AA340C"/>
    <w:rsid w:val="00B4331D"/>
    <w:rsid w:val="00C2010B"/>
    <w:rsid w:val="00C57C66"/>
    <w:rsid w:val="00CC0EB4"/>
    <w:rsid w:val="00D4172C"/>
    <w:rsid w:val="00D74185"/>
    <w:rsid w:val="00E11717"/>
    <w:rsid w:val="00E2674D"/>
    <w:rsid w:val="00E5554D"/>
    <w:rsid w:val="00F96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C70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4C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7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C4C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7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21B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21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17</Words>
  <Characters>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cp:lastPrinted>2014-05-12T08:20:00Z</cp:lastPrinted>
  <dcterms:created xsi:type="dcterms:W3CDTF">2011-11-16T03:38:00Z</dcterms:created>
  <dcterms:modified xsi:type="dcterms:W3CDTF">2014-05-12T08:20:00Z</dcterms:modified>
</cp:coreProperties>
</file>